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1E937918" w:rsidR="00593E8D" w:rsidRPr="000C2AAC" w:rsidRDefault="00F300E3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99550E" wp14:editId="5269F00A">
                <wp:simplePos x="0" y="0"/>
                <wp:positionH relativeFrom="column">
                  <wp:posOffset>-152400</wp:posOffset>
                </wp:positionH>
                <wp:positionV relativeFrom="paragraph">
                  <wp:posOffset>-695325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0AB80" w14:textId="77777777" w:rsidR="00F300E3" w:rsidRDefault="00F300E3" w:rsidP="00F300E3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25EA6FFB" wp14:editId="2DD6A562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pt;margin-top:-54.7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" filled="f" stroked="f">
                <v:textbox>
                  <w:txbxContent>
                    <w:p w14:paraId="4390AB80" w14:textId="77777777" w:rsidR="00F300E3" w:rsidRDefault="00F300E3" w:rsidP="00F300E3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25EA6FFB" wp14:editId="2DD6A562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การขออนุญาตนำหรือสั่งอาหารเข้ามาในราชอาณาจักรและการขอเพิ่มประเภทอาหาร</w:t>
      </w:r>
    </w:p>
    <w:p w14:paraId="16FCEC75" w14:textId="1CDF26EB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F300E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การขออนุญาตนำหรือสั่งอาหารเข้ามาในราชอาณาจักรและการขอเพิ่มประเภทอาหาร</w:t>
      </w:r>
    </w:p>
    <w:p w14:paraId="57553D54" w14:textId="691AEE77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F300E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F300E3">
        <w:tc>
          <w:tcPr>
            <w:tcW w:w="675" w:type="dxa"/>
          </w:tcPr>
          <w:p w14:paraId="23D761D9" w14:textId="12281EB4" w:rsidR="00394708" w:rsidRPr="0087182F" w:rsidRDefault="00394708" w:rsidP="00F300E3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F300E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F300E3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493B2AB0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การกำหนดระยะเวลาการปฏิบัติราชการเพื่อบริการประชาชน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การขออนุญาตนำหรือสั่งอาหารเข้ามาในราชอาณาจักรและการขอเพิ่มประเภทอาหาร </w:t>
      </w:r>
      <w:r w:rsidR="00094F82" w:rsidRPr="000C2AAC">
        <w:rPr>
          <w:rFonts w:asciiTheme="minorBidi" w:hAnsiTheme="minorBidi"/>
          <w:noProof/>
          <w:sz w:val="32"/>
          <w:szCs w:val="32"/>
        </w:rPr>
        <w:t>20/05/58 13.24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F300E3" w:rsidRPr="000C2AAC" w14:paraId="1B36E091" w14:textId="77777777" w:rsidTr="00F300E3">
        <w:tc>
          <w:tcPr>
            <w:tcW w:w="675" w:type="dxa"/>
          </w:tcPr>
          <w:p w14:paraId="351E028E" w14:textId="77777777" w:rsidR="00F300E3" w:rsidRPr="000C2AAC" w:rsidRDefault="00F300E3" w:rsidP="00F300E3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B54D6EE" w14:textId="77777777" w:rsidR="00F300E3" w:rsidRPr="000C2AAC" w:rsidRDefault="00F300E3" w:rsidP="00F300E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ที่อยู่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กลุ่มงานคุ้มครองผู้บริโภคและเภสัชสาธารณสุข สำนักงานสาธารณสุขจังหวัดแพร่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 xml:space="preserve">0 5462 1096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60C63E07" w14:textId="77777777" w:rsidR="00F300E3" w:rsidRPr="000C2AAC" w:rsidRDefault="00F300E3" w:rsidP="00F300E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30467D04" w14:textId="77777777" w:rsidR="00F300E3" w:rsidRPr="000C2AAC" w:rsidRDefault="00F300E3" w:rsidP="00F300E3">
            <w:pPr>
              <w:rPr>
                <w:rFonts w:asciiTheme="minorBidi" w:hAnsiTheme="minorBidi" w:hint="cs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เฉพาะสถานประกอบการที่ตั้งในเขตจังหวัด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C28FCA0" w14:textId="77777777" w:rsidR="00F300E3" w:rsidRDefault="00F300E3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6D2CC211" w14:textId="77777777" w:rsidR="00F300E3" w:rsidRP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noProof/>
          <w:sz w:val="32"/>
          <w:szCs w:val="32"/>
        </w:rPr>
      </w:pPr>
      <w:r w:rsidRPr="00F300E3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</w:p>
    <w:p w14:paraId="4E7BC625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ได้กำหนดไว้ว่า ห้ามมิให้ผู้ใดนำเข้าซึ่งอาหารเพื่อจำหน่าย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เว้นแต่จะได้รับใบอนุญาตจากผู้อนุญาต การขออนุญาตและการอนุญาตให้เป็นไปตามหลักเกณฑ์ วิธีการ และเงื่อนไขที่กำหนดไว้ในกฎกระทรวง ฉบับที่ </w:t>
      </w:r>
      <w:r w:rsidRPr="000C2AAC">
        <w:rPr>
          <w:rFonts w:asciiTheme="minorBidi" w:hAnsiTheme="minorBidi"/>
          <w:noProof/>
          <w:sz w:val="32"/>
          <w:szCs w:val="32"/>
        </w:rPr>
        <w:t>2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.2522)</w:t>
      </w:r>
    </w:p>
    <w:p w14:paraId="588736A1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การจัดเตรียมสถานที่นำเข้าและสถานที่เก็บอาหารต้องมีรายละเอียด ดังนี้</w:t>
      </w:r>
    </w:p>
    <w:p w14:paraId="7E52569F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สถานที่นำเข้า</w:t>
      </w:r>
    </w:p>
    <w:p w14:paraId="271D4DCC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เป็นอาคารเคหะสถานถาวรตั้งอยู่ในที่เหมาะสมใช้เป็นสถานที่นำเข้าอาหาร</w:t>
      </w:r>
    </w:p>
    <w:p w14:paraId="207A013F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มีสถานที่ตั้งอยู่ตามหลักฐานของการจดทะเบียนพาณิชย์กิจตามกฎหมาย และสามารถตรวจสอบได้ตลอดเวลาที่ดำเนินกิจการ</w:t>
      </w:r>
    </w:p>
    <w:p w14:paraId="214087D4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2.1.3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มั่นคงและถูกสุขลักษณะ</w:t>
      </w:r>
    </w:p>
    <w:p w14:paraId="1F59E360" w14:textId="29FC0E5B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2.1.4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จัดทำป้ายถาวรแสดงชื่อสถานท</w:t>
      </w:r>
      <w:r w:rsidR="00F300E3">
        <w:rPr>
          <w:rFonts w:asciiTheme="minorBidi" w:hAnsiTheme="minorBidi" w:cs="Cordia New"/>
          <w:noProof/>
          <w:sz w:val="32"/>
          <w:szCs w:val="32"/>
          <w:cs/>
          <w:lang w:bidi="th-TH"/>
        </w:rPr>
        <w:t>ี่นำเข้าและป้ายถาวรที่มีข้อความ</w:t>
      </w:r>
      <w:r w:rsidR="00F300E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F300E3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สถานที่นำหรือสั่งอาหารเข้ามาในราชอาณาจักร</w:t>
      </w:r>
      <w:r w:rsidR="00F300E3">
        <w:rPr>
          <w:rFonts w:asciiTheme="minorBidi" w:hAnsiTheme="minorBidi" w:cs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ติดหรือแขวนไว้ภายนอกสถานที่ในที่เปิดเผยเห็นได้ง่าย</w:t>
      </w:r>
    </w:p>
    <w:p w14:paraId="5DDB7C9C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2.2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สถานที่เก็บอาหาร</w:t>
      </w:r>
    </w:p>
    <w:p w14:paraId="3C889065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ต้องตั้งอยู่ในที่เหมาะสมไม่ทำให้เกิดการปนเปื้อนสู่อาหารที่จัดเก็บได้อย่างดี</w:t>
      </w:r>
    </w:p>
    <w:p w14:paraId="26640CE2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2.2.2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เป็นอาคารมีลักษณะมั่นคงและถูกสุขลักษณะ มีพื้นที่ภายในอาคารสำหรับจัดเก็บอาหารที่ขออนุญาตนำเข้าได้อย่างเพียงพอ</w:t>
      </w:r>
    </w:p>
    <w:p w14:paraId="73079B34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2.2.3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ห้องหรือบริเวณเก็บอาหารต้องสะอาด มีระบบแสงสว่าง และการระบายอากาศอย่างเพียงพอ</w:t>
      </w:r>
    </w:p>
    <w:p w14:paraId="7CD2224B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2.2.4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ต้องจัดเก็บอาหารแต่ละชนิดเป็นสัดส่วนไม่ปะปนกับสินค้าอื่น หากมีสินค้าอื่นอยู่ในอาคารเดียวกันต้องแยกเก็บอาหารจากสินค้าอื่นแล้วแต่กรณี ดังต่อไปนี้</w:t>
      </w:r>
    </w:p>
    <w:p w14:paraId="74F402E0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การเก็บอาหารนำเข้าฯ ร่วมกับอาหารอื่น ๆ ให้แยกบริเวณเก็บเป็นสัดส่วน</w:t>
      </w:r>
    </w:p>
    <w:p w14:paraId="5FECD021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การเก็บอาหารร่วมกับวัสดุอุปกรณ์อื่น ๆ เช่น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กล่อง ลัง ภาชนะบรรจุ เป็นต้นต้องแยกห้องเก็บอาหารเป็นสัดส่วน</w:t>
      </w:r>
    </w:p>
    <w:p w14:paraId="23EFC63D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การเก็บอาหารร่วมกันในอาคารเดียวกับผลิตภัณฑ์ยา เครื่องสำอาง และวัตถุมีพิษ จะต้องกั้นห้องเก็บผลิตภัณฑ์แต่ละชนิดด้วยผนังทึบจรดเพดานให้เป็นสัดส่วน และมีประตูทางเข้า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 โดยเฉพาะของแต่ละห้องและสำหรับกรณีเก็บร่วมกับวัตถุมีพิษจะต้องไม่ใช้ทางลำเลียงขนส่งร่วมกันด้วย</w:t>
      </w:r>
    </w:p>
    <w:p w14:paraId="0F93693E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ไม่ให้เก็บอาหารในโรงงานหรือสถานที่ผลิตวัตถุมีพิษ</w:t>
      </w:r>
    </w:p>
    <w:p w14:paraId="364D14B3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การเก็บอาหารร่วมกันหลาย ๆ รายในอาคารเดียวกัน ต้องแยกห้องเก็บเป็นสัดส่วน ยกเว้นห้องเย็นให้แยกบริเวณเก็บอาหารแต่ละรายให้เป็นสัดส่วน ไม่ปะปนกัน</w:t>
      </w:r>
    </w:p>
    <w:p w14:paraId="13697C45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บริเวณหรือห้องเก็บอาหารไม่เป็นทางเดินผ่านไปยังบริเวณอื่น ๆ เช่น บริเวณที่พักอาศัยห้องน้ำ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ห้องส้วม เป็นต้น</w:t>
      </w:r>
    </w:p>
    <w:p w14:paraId="4B94E970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  2.2.5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ต้องมีชั้นหรือยกพื้นสำหรับวางอาหารมีความสูง </w:t>
      </w:r>
      <w:r w:rsidRPr="000C2AAC">
        <w:rPr>
          <w:rFonts w:asciiTheme="minorBidi" w:hAnsiTheme="minorBidi"/>
          <w:noProof/>
          <w:sz w:val="32"/>
          <w:szCs w:val="32"/>
        </w:rPr>
        <w:t xml:space="preserve">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นิ้วเป็นอย่างน้อย ยกเว้นในกรณีที่ใช้เครื่องทุ่นแรงในการยกสินค้าให้มีความสูงตามความเหมาะสม</w:t>
      </w:r>
    </w:p>
    <w:p w14:paraId="7BE9283C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2.2.6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จัดเก็บอาหารให้มีช่องว่างระหว่างชั้นและห่างจากผนังห้องพอสมควรเพื่อสะดวกในการเก็บอาหารและทำความสะอาดที่เก็บ</w:t>
      </w:r>
    </w:p>
    <w:p w14:paraId="09E750E4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2.2.7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ต้องมีอุปกรณ์ในการเก็บและรักษาคุณภาพของอาหารให้คงสภาพตามความจำเป็น และมีจำนวนเพียงพอกับปริมาณของอาหารที่เก็บ</w:t>
      </w:r>
    </w:p>
    <w:p w14:paraId="7F689112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2.2.8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ให้จัดทำป้ายถาวร</w:t>
      </w:r>
      <w:r w:rsidR="00F300E3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ที่มีข้อความ</w:t>
      </w:r>
      <w:r w:rsidR="00F300E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F300E3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สถานที่นำหรือสั่งอาหารเข้ามาในราชอาณาจักร</w:t>
      </w:r>
      <w:r w:rsidR="00F300E3">
        <w:rPr>
          <w:rFonts w:asciiTheme="minorBidi" w:hAnsiTheme="minorBidi" w:cs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ติดไว้ในสถานทีเก็บอาหาร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ในกรณีที่สถานที่เก็บอาหารอยู่คนละแห่งกับสถานที่นำเข้าฯ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67DF8C33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2.2.9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ให้จัดทำป้ายถาวรที่มีข้อความ </w:t>
      </w:r>
      <w:r w:rsidRPr="00F300E3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สถานที่เก็บอาหาร</w:t>
      </w:r>
      <w:r w:rsidR="00F300E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ติดไว้หน้าห้องเก็บอาหาร</w:t>
      </w:r>
    </w:p>
    <w:p w14:paraId="4A45529D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2.2.10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ให้จัดทำป้ายชื่อแสดงชนิดของอาหารแต่ละชนิดติดหรือแขวนไว้ในที่ที่เก็บอาหาร ตัวอย่างเช่น วัตถุเจือปนอาหาร</w:t>
      </w:r>
      <w:r w:rsidR="00F300E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,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อาหารในภาชนะบรรจุที่ปิดสนิท</w:t>
      </w:r>
      <w:r w:rsidR="00F300E3">
        <w:rPr>
          <w:rFonts w:asciiTheme="minorBidi" w:hAnsiTheme="minorBidi" w:hint="cs"/>
          <w:noProof/>
          <w:sz w:val="32"/>
          <w:szCs w:val="32"/>
          <w:cs/>
          <w:lang w:bidi="th-TH"/>
        </w:rPr>
        <w:t>,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หรือจัดทำป้ายชื่อแสดงกลุ่มประเภทของอาหารแต่ละกลุ่ม ติดหรือแขวนไว้ในที่ที่เก็บอาหารแต่ละกลุ่ม เช่น อาหารควบคุมเฉพาะ</w:t>
      </w:r>
      <w:r w:rsidR="00F300E3">
        <w:rPr>
          <w:rFonts w:asciiTheme="minorBidi" w:hAnsiTheme="minorBidi" w:hint="cs"/>
          <w:noProof/>
          <w:sz w:val="32"/>
          <w:szCs w:val="32"/>
          <w:cs/>
          <w:lang w:bidi="th-TH"/>
        </w:rPr>
        <w:t>,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อาหารที่กำหนดคุณภาพหรือมาตรฐาน</w:t>
      </w:r>
      <w:r w:rsidR="00F300E3">
        <w:rPr>
          <w:rFonts w:asciiTheme="minorBidi" w:hAnsiTheme="minorBidi" w:hint="cs"/>
          <w:noProof/>
          <w:sz w:val="32"/>
          <w:szCs w:val="32"/>
          <w:cs/>
          <w:lang w:bidi="th-TH"/>
        </w:rPr>
        <w:t>,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อาหารที่ต้องมีฉลาก</w:t>
      </w:r>
      <w:r w:rsidR="00F300E3">
        <w:rPr>
          <w:rFonts w:asciiTheme="minorBidi" w:hAnsiTheme="minorBidi" w:hint="cs"/>
          <w:noProof/>
          <w:sz w:val="32"/>
          <w:szCs w:val="32"/>
          <w:cs/>
          <w:lang w:bidi="th-TH"/>
        </w:rPr>
        <w:t>,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อาหารทั่วไป</w:t>
      </w:r>
    </w:p>
    <w:p w14:paraId="7140305E" w14:textId="62522A87" w:rsidR="00F300E3" w:rsidRDefault="00575FAF" w:rsidP="00F300E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การขอเพิ่มประเภทอาหารหากใช้สถานที่เก็บอาหารเดิมต้องมีพื้นที่หรือบริเวณเก็บอาหารจำนวนเพียงพอ สำหรับการเพิ่มประเภทอาหารใหม่ด้วย หากอาหารที่ขอเพิ่มประเภทเป็นอาหารแช่เย็นหรือแช่แข็งจะต้องมีห้องเก็บที่รักษาอุณหภูมิตามความเหมาะสมของอาหารชนิดนั้นเพื่อรักษาคุณภาพของอาหารและต้องมีบริเวณเพียงพอด้วย กรณีสถานที่เก็บอาหารไม่เพียงพอหรือสถานที่เก็บอาหารเดิมไม่มีห้องเก็บรักษาอุณหภูมิตามความเหมาะสมของอาหารชนิดนั้น</w:t>
      </w:r>
      <w:r w:rsidR="00F300E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ต้องเพิ่มสถานที่เก็บอาหารหรือเพิ่มห้องเก็บเพื่อรักษาอุณหภูมิ โดยต้องยื่นคำขอเปลี่ยนแปลงรายการในใบอนุญาตนำหรือสั่งอาหารเข้ามาในราชอาณาจักร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ส</w:t>
      </w:r>
      <w:r w:rsidRPr="000C2AAC">
        <w:rPr>
          <w:rFonts w:asciiTheme="minorBidi" w:hAnsiTheme="minorBidi"/>
          <w:noProof/>
          <w:sz w:val="32"/>
          <w:szCs w:val="32"/>
        </w:rPr>
        <w:t xml:space="preserve">.5)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และรายละเอียดอื่นๆ เกี่ยวกับสถานที่ตั้งและแบบแปลนแผนผังรายละเอียดของสถานที่เก็บอาหารแห่งใหม่ที่ขอเพิ่มเติมตามการเพิ่มสถานที่เก็บอาหาร</w:t>
      </w:r>
    </w:p>
    <w:p w14:paraId="59BCFA37" w14:textId="77777777" w:rsidR="00F300E3" w:rsidRP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noProof/>
          <w:sz w:val="32"/>
          <w:szCs w:val="32"/>
          <w:lang w:bidi="th-TH"/>
        </w:rPr>
      </w:pPr>
      <w:r w:rsidRPr="00F300E3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36D323A1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ผู้ยื่นคำขอต้องยื่นคำขอและเอกสารหลักฐานด้วยตนเอง</w:t>
      </w:r>
      <w:r w:rsidR="00F300E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ที่กลุ่มงานคุ้มครองผู้บริโภคและเภสัชสาธารณสุข สำนักงานสาธารณสุขจังหวัดแพร่</w:t>
      </w:r>
    </w:p>
    <w:p w14:paraId="14BB213C" w14:textId="5D0AB838" w:rsidR="00F300E3" w:rsidRDefault="00575FAF" w:rsidP="00F300E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 ต้องสามารถให้ข้อมูลรายละเอียดเกี่ยวกับผลิตภัณฑ์ที่ยื่นคำขอได้ และมีอำนาจตัดสินใจและลงนามรับทราบข้อบกพร่องได้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เป็นผู้ดำเนินการแทนแนบ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5B1ED9C4" w14:textId="77777777" w:rsidR="00F300E3" w:rsidRDefault="00575FAF" w:rsidP="00F300E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ตามแบบตรวจสอบคำขอและบันทึกข้อบกพร่อง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 ส่วนเอกสารอื่นๆ บุคคลที่สามารถลงนามรับรอง ได้แก่ ผู้ดำเนินกิจการหรือกรรมการที่มีอำนาจฯ หรือ ผู้รับมอบอำนาจ</w:t>
      </w:r>
    </w:p>
    <w:p w14:paraId="289A450E" w14:textId="77777777" w:rsidR="00F300E3" w:rsidRDefault="00575FAF" w:rsidP="00F300E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การขออนุญาตนำเข้าอาหารที่เป็นผลิตภัณฑ์ที่มีการใช้สารอาหารหรือสารเคมีชนิดใหม่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Ingredients)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ยังไม่ได้กำหนดคุณภาพหรือมาตรฐานการอนุญาตให้ใช้ในอาหารเป็นส่วนประกอบหรือเป็นผลิตภัณฑ์อาหาร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Food)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ต้องผ่านการประเมินความปลอดภัยโดยผู้เชี่ยวชาญ และรับรองโดยคณะอนุกรรมการอาหารก่อนจึงจะขออนุญาตนำหรือสั่งอาหารเข้ามาในราชอาณาจักรได้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ศึกษารายละเอียดเพิ่มเติมที่คู่มือสำหรับประชาชน เรื่องการขอประเมินความปลอดภัยของอาหาร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41A66C73" w14:textId="77777777" w:rsidR="00F300E3" w:rsidRDefault="00575FAF" w:rsidP="00F300E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ออกใบอนุญาตนำหรือสั่งอาหารเข้ามาในราชอาณาจักรจะพิจารณาตามที่ตั้งของสถานที่นำเข้าที่ปรากฏที่อยู่ตามหลักฐานการจดทะเบียนพาณิชย์กิจตามกฎหมายเท่านั้น</w:t>
      </w:r>
    </w:p>
    <w:p w14:paraId="16E5D263" w14:textId="61117F6C" w:rsidR="00F300E3" w:rsidRDefault="00575FAF" w:rsidP="00F300E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สาธารณสุขจังหวัดสามารถออกใบอนุญาตนำหรือสั่งอาหารเข้ามาในราชอาณาจักรครอบคลุมทุกประเภทอาหาร แต่การขอรับเลขสารบบอาหารในประเภทอาหารที่ไม่ได้มอบอำนาจให้สำนักงานสาธารณสุขจังหวัดเป็น</w:t>
      </w:r>
      <w:r w:rsidR="00F300E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ผู้อนุญาต เช่น ผลิตภัณฑ์เสริมอาหาร ผู้รับอนุญาตต้องยื่นขอรับเลขสารบบอาหารที่สำนักงานคณะกรรมการอาหารและยาเท่านั้น</w:t>
      </w:r>
    </w:p>
    <w:p w14:paraId="2915282F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ต้องมีสถานที่เก็บอาหาร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แห่งเป็นอย่างน้อย และสามารถมีสถานที่เก็บอาหารได้มากกว่า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แห่งในราชอาณาจักร จะเพิ่มเติมหรือยกเลิกได้ตามความจำเป็น</w:t>
      </w:r>
    </w:p>
    <w:p w14:paraId="71F20CD0" w14:textId="77777777" w:rsidR="00F300E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สำนักงานคณะกรรมการอาหารและยาหรือสำนักงานสาธารณสุขจังหวัดจะพิจารณาไม่อนุญาตคำขอฯ ในกรณีที่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7254DDEE" w14:textId="233501EB" w:rsidR="008E290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กำหนดไว้ในแบบตรวจสอบคำขอและบันทึกข้อบกพร่อง</w:t>
      </w:r>
    </w:p>
    <w:p w14:paraId="4397679E" w14:textId="77777777" w:rsidR="00F300E3" w:rsidRPr="000C2AAC" w:rsidRDefault="00F300E3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300E3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F300E3" w:rsidRPr="00AC4ACB" w:rsidRDefault="00F300E3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F300E3" w:rsidRPr="00AC4ACB" w:rsidRDefault="00F300E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F300E3" w:rsidRPr="00AC4ACB" w:rsidRDefault="00F300E3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F300E3" w:rsidRPr="000C2AAC" w:rsidRDefault="00F300E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ผู้ประกอบการยื่นคำขอและเอกสารหลักฐานประกอบการพิจารณา</w:t>
            </w:r>
          </w:p>
          <w:p w14:paraId="2A225131" w14:textId="77777777" w:rsidR="00F300E3" w:rsidRPr="000C2AAC" w:rsidRDefault="00F300E3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F300E3" w:rsidRPr="000C2AAC" w:rsidRDefault="00F300E3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4AA51AF1" w:rsidR="00F300E3" w:rsidRPr="000C2AAC" w:rsidRDefault="00F300E3" w:rsidP="00452B6B">
            <w:pPr>
              <w:rPr>
                <w:rFonts w:asciiTheme="minorBidi" w:hAnsiTheme="minorBidi" w:hint="cs"/>
                <w:cs/>
              </w:rPr>
            </w:pPr>
          </w:p>
        </w:tc>
        <w:tc>
          <w:tcPr>
            <w:tcW w:w="1799" w:type="dxa"/>
          </w:tcPr>
          <w:p w14:paraId="3AE07B5D" w14:textId="1BB6B0B0" w:rsidR="00F300E3" w:rsidRPr="000C2AAC" w:rsidRDefault="00F300E3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300E3" w:rsidRPr="000C2AAC" w14:paraId="5BF5A970" w14:textId="77777777" w:rsidTr="00313D38">
        <w:tc>
          <w:tcPr>
            <w:tcW w:w="675" w:type="dxa"/>
            <w:vAlign w:val="center"/>
          </w:tcPr>
          <w:p w14:paraId="6BA4EDE4" w14:textId="77777777" w:rsidR="00F300E3" w:rsidRPr="00AC4ACB" w:rsidRDefault="00F300E3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1472E3A" w14:textId="77777777" w:rsidR="00F300E3" w:rsidRPr="00AC4ACB" w:rsidRDefault="00F300E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12C53E37" w14:textId="77777777" w:rsidR="00F300E3" w:rsidRPr="00AC4ACB" w:rsidRDefault="00F300E3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3F080F9" w14:textId="77777777" w:rsidR="00F300E3" w:rsidRPr="000C2AAC" w:rsidRDefault="00F300E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เจ้าหน้าที่ตรวจสอบความครบถ้วนของเอกสารหลักฐาน</w:t>
            </w:r>
          </w:p>
          <w:p w14:paraId="2C90A4C1" w14:textId="77777777" w:rsidR="00F300E3" w:rsidRPr="000C2AAC" w:rsidRDefault="00F300E3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40D40DA" w14:textId="47AF1995" w:rsidR="00F300E3" w:rsidRPr="000C2AAC" w:rsidRDefault="00F300E3" w:rsidP="00452B6B">
            <w:pPr>
              <w:rPr>
                <w:rFonts w:asciiTheme="minorBidi" w:hAnsiTheme="minorBidi" w:hint="cs"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30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4B7DC2A3" w14:textId="34B005A2" w:rsidR="00F300E3" w:rsidRPr="000C2AAC" w:rsidRDefault="00F300E3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2A0C015" w14:textId="77777777" w:rsidR="00F300E3" w:rsidRPr="000C2AAC" w:rsidRDefault="00F300E3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F300E3" w:rsidRPr="000C2AAC" w14:paraId="579BFEA8" w14:textId="77777777" w:rsidTr="00313D38">
        <w:tc>
          <w:tcPr>
            <w:tcW w:w="675" w:type="dxa"/>
            <w:vAlign w:val="center"/>
          </w:tcPr>
          <w:p w14:paraId="7A721649" w14:textId="77777777" w:rsidR="00F300E3" w:rsidRPr="00AC4ACB" w:rsidRDefault="00F300E3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5CDDE3E" w14:textId="77777777" w:rsidR="00F300E3" w:rsidRPr="00AC4ACB" w:rsidRDefault="00F300E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45D39D68" w14:textId="77777777" w:rsidR="00F300E3" w:rsidRPr="00AC4ACB" w:rsidRDefault="00F300E3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CDFEA7E" w14:textId="07BEBFAD" w:rsidR="00F300E3" w:rsidRPr="000C2AAC" w:rsidRDefault="00F300E3" w:rsidP="00F300E3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และมายื่นที่</w:t>
            </w:r>
            <w:r w:rsidRPr="000C2AAC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68" w:type="dxa"/>
          </w:tcPr>
          <w:p w14:paraId="1533DDC2" w14:textId="77777777" w:rsidR="00F300E3" w:rsidRPr="000C2AAC" w:rsidRDefault="00F300E3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01CF2A3B" w14:textId="77777777" w:rsidR="00F300E3" w:rsidRPr="000C2AAC" w:rsidRDefault="00F300E3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0393C93E" w14:textId="77777777" w:rsidR="00F300E3" w:rsidRPr="000C2AAC" w:rsidRDefault="00F300E3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300E3" w:rsidRPr="000C2AAC" w14:paraId="007D8E78" w14:textId="77777777" w:rsidTr="00313D38">
        <w:tc>
          <w:tcPr>
            <w:tcW w:w="675" w:type="dxa"/>
            <w:vAlign w:val="center"/>
          </w:tcPr>
          <w:p w14:paraId="1685472B" w14:textId="77777777" w:rsidR="00F300E3" w:rsidRPr="00AC4ACB" w:rsidRDefault="00F300E3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2080681" w14:textId="77777777" w:rsidR="00F300E3" w:rsidRPr="00AC4ACB" w:rsidRDefault="00F300E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58EE3A16" w14:textId="77777777" w:rsidR="00F300E3" w:rsidRPr="00AC4ACB" w:rsidRDefault="00F300E3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63732D0" w14:textId="77777777" w:rsidR="00F300E3" w:rsidRPr="000C2AAC" w:rsidRDefault="00F300E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กรณีเอกสารครบถ้วนผู้ยื่นคำขอรอรับใบรับคำขอไว้เป็นหลักฐาน</w:t>
            </w:r>
          </w:p>
          <w:p w14:paraId="4EA520B7" w14:textId="77777777" w:rsidR="00F300E3" w:rsidRPr="000C2AAC" w:rsidRDefault="00F300E3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FE4ED70" w14:textId="77777777" w:rsidR="00F300E3" w:rsidRPr="000C2AAC" w:rsidRDefault="00F300E3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7C75BD2C" w14:textId="77777777" w:rsidR="00F300E3" w:rsidRPr="000C2AAC" w:rsidRDefault="00F300E3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4BE738DF" w14:textId="77777777" w:rsidR="00F300E3" w:rsidRPr="000C2AAC" w:rsidRDefault="00F300E3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300E3" w:rsidRPr="000C2AAC" w14:paraId="1F6D9258" w14:textId="77777777" w:rsidTr="00313D38">
        <w:tc>
          <w:tcPr>
            <w:tcW w:w="675" w:type="dxa"/>
            <w:vAlign w:val="center"/>
          </w:tcPr>
          <w:p w14:paraId="0A8DCB66" w14:textId="255D5EC5" w:rsidR="00F300E3" w:rsidRPr="00AC4ACB" w:rsidRDefault="00F300E3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CC0BC6D" w14:textId="77777777" w:rsidR="00F300E3" w:rsidRPr="00AC4ACB" w:rsidRDefault="00F300E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909A088" w14:textId="77777777" w:rsidR="00F300E3" w:rsidRPr="00AC4ACB" w:rsidRDefault="00F300E3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160297E" w14:textId="0A097C58" w:rsidR="00F300E3" w:rsidRPr="000C2AAC" w:rsidRDefault="00F300E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คณะผู้ประเมินของจังหวัด ประเมินความถูกต้องและสอดคล้องตามกฎหมายทั้งด้านสถานที่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กรณีตรวจสถานที่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และด้านเอกสาร</w:t>
            </w:r>
          </w:p>
          <w:p w14:paraId="7124A76E" w14:textId="77777777" w:rsidR="00F300E3" w:rsidRPr="000C2AAC" w:rsidRDefault="00F300E3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6380CF1" w14:textId="1520433D" w:rsidR="00F300E3" w:rsidRPr="00F300E3" w:rsidRDefault="00F300E3" w:rsidP="00452B6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F300E3">
              <w:rPr>
                <w:rFonts w:asciiTheme="minorBidi" w:hAnsiTheme="minorBidi"/>
                <w:sz w:val="32"/>
                <w:szCs w:val="32"/>
              </w:rPr>
              <w:t xml:space="preserve">5 </w:t>
            </w:r>
            <w:r w:rsidRPr="00F300E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4F553545" w14:textId="6B922224" w:rsidR="00F300E3" w:rsidRPr="000C2AAC" w:rsidRDefault="00F300E3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2E968FE" w14:textId="6139FC9F" w:rsidR="00F300E3" w:rsidRPr="000C2AAC" w:rsidRDefault="00F300E3" w:rsidP="00452B6B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กรณีต้องตรวจสถานที่ ดำเนินการภายใน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</w:tr>
      <w:tr w:rsidR="00F300E3" w:rsidRPr="000C2AAC" w14:paraId="130D2B94" w14:textId="77777777" w:rsidTr="00F300E3">
        <w:tc>
          <w:tcPr>
            <w:tcW w:w="675" w:type="dxa"/>
          </w:tcPr>
          <w:p w14:paraId="3360B999" w14:textId="77777777" w:rsidR="00F300E3" w:rsidRPr="00AC4ACB" w:rsidRDefault="00F300E3" w:rsidP="00F300E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0BCFE85" w14:textId="77777777" w:rsidR="00F300E3" w:rsidRPr="00AC4ACB" w:rsidRDefault="00F300E3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0D7D094A" w14:textId="77777777" w:rsidR="00F300E3" w:rsidRPr="00AC4ACB" w:rsidRDefault="00F300E3" w:rsidP="00F300E3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0DA0E9D" w14:textId="77777777" w:rsidR="00F300E3" w:rsidRPr="000C2AAC" w:rsidRDefault="00F300E3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186F4F64" w14:textId="77777777" w:rsidR="00F300E3" w:rsidRPr="000C2AAC" w:rsidRDefault="00F300E3" w:rsidP="00F300E3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1456535" w14:textId="77777777" w:rsidR="00F300E3" w:rsidRPr="000C2AAC" w:rsidRDefault="00F300E3" w:rsidP="00F300E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E48465E" w14:textId="77777777" w:rsidR="00F300E3" w:rsidRPr="000C2AAC" w:rsidRDefault="00F300E3" w:rsidP="00F300E3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5C0731F" w14:textId="77777777" w:rsidR="00F300E3" w:rsidRPr="000C2AAC" w:rsidRDefault="00F300E3" w:rsidP="00F300E3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  <w:tr w:rsidR="00F300E3" w:rsidRPr="000C2AAC" w14:paraId="39844940" w14:textId="77777777" w:rsidTr="00F300E3">
        <w:tc>
          <w:tcPr>
            <w:tcW w:w="675" w:type="dxa"/>
          </w:tcPr>
          <w:p w14:paraId="7B4D92E5" w14:textId="77777777" w:rsidR="00F300E3" w:rsidRPr="00AC4ACB" w:rsidRDefault="00F300E3" w:rsidP="00F300E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A095BFE" w14:textId="77777777" w:rsidR="00F300E3" w:rsidRPr="00AC4ACB" w:rsidRDefault="00F300E3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041B0268" w14:textId="77777777" w:rsidR="00F300E3" w:rsidRPr="00AC4ACB" w:rsidRDefault="00F300E3" w:rsidP="00F300E3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B380F2C" w14:textId="77777777" w:rsidR="00F300E3" w:rsidRPr="000C2AAC" w:rsidRDefault="00F300E3" w:rsidP="00F300E3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วันทำการหลังเสร็จสิ้นการพิจารณา  </w:t>
            </w:r>
          </w:p>
        </w:tc>
        <w:tc>
          <w:tcPr>
            <w:tcW w:w="1368" w:type="dxa"/>
          </w:tcPr>
          <w:p w14:paraId="50AAD816" w14:textId="77777777" w:rsidR="00F300E3" w:rsidRPr="000C2AAC" w:rsidRDefault="00F300E3" w:rsidP="00F300E3">
            <w:pPr>
              <w:rPr>
                <w:rFonts w:asciiTheme="minorBidi" w:hAnsiTheme="minorBidi" w:hint="cs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60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45309A4F" w14:textId="77777777" w:rsidR="00F300E3" w:rsidRPr="000C2AAC" w:rsidRDefault="00F300E3" w:rsidP="00F300E3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749CAC20" w14:textId="77777777" w:rsidR="00F300E3" w:rsidRPr="000C2AAC" w:rsidRDefault="00F300E3" w:rsidP="00F300E3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011C2076" w14:textId="77777777" w:rsidR="00F300E3" w:rsidRDefault="00F300E3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44F5F55" w14:textId="3933A89E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F300E3">
        <w:rPr>
          <w:rFonts w:asciiTheme="minorBidi" w:hAnsiTheme="minorBidi"/>
          <w:noProof/>
          <w:sz w:val="32"/>
          <w:szCs w:val="32"/>
          <w:lang w:bidi="th-TH"/>
        </w:rPr>
        <w:t>8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417"/>
        <w:gridCol w:w="1134"/>
        <w:gridCol w:w="993"/>
        <w:gridCol w:w="992"/>
        <w:gridCol w:w="2623"/>
      </w:tblGrid>
      <w:tr w:rsidR="00600A25" w:rsidRPr="000C2AAC" w14:paraId="14EA5AED" w14:textId="77777777" w:rsidTr="00F300E3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552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7" w:type="dxa"/>
            <w:vAlign w:val="center"/>
          </w:tcPr>
          <w:p w14:paraId="5EBD3224" w14:textId="6D4B0138" w:rsidR="00422EAB" w:rsidRPr="000C2AAC" w:rsidRDefault="004E651F" w:rsidP="00F300E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F300E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3" w:type="dxa"/>
            <w:vAlign w:val="center"/>
          </w:tcPr>
          <w:p w14:paraId="047DB0EB" w14:textId="77777777" w:rsidR="00422EAB" w:rsidRPr="000C2AAC" w:rsidRDefault="00422EAB" w:rsidP="00F300E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623" w:type="dxa"/>
            <w:vAlign w:val="center"/>
          </w:tcPr>
          <w:p w14:paraId="39413065" w14:textId="77777777" w:rsidR="00422EAB" w:rsidRPr="000C2AAC" w:rsidRDefault="00422EAB" w:rsidP="00F300E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300E3" w:rsidRPr="000C2AAC" w14:paraId="7ED62404" w14:textId="77777777" w:rsidTr="00F300E3">
        <w:tc>
          <w:tcPr>
            <w:tcW w:w="675" w:type="dxa"/>
            <w:vAlign w:val="center"/>
          </w:tcPr>
          <w:p w14:paraId="7845BF89" w14:textId="58EDE4CC" w:rsidR="00F300E3" w:rsidRPr="000C2AAC" w:rsidRDefault="00F300E3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0713D64" w14:textId="77777777" w:rsidR="00F300E3" w:rsidRDefault="00F300E3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กรณีการขอใบอนุญาตนำหรือสั่งอาหารเข้ามาในราชอาณาจักร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.6)  : </w:t>
            </w:r>
          </w:p>
          <w:p w14:paraId="26D1F5EA" w14:textId="534D047C" w:rsidR="00F300E3" w:rsidRPr="000C2AAC" w:rsidRDefault="00F300E3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7" w:type="dxa"/>
          </w:tcPr>
          <w:p w14:paraId="5FD3D152" w14:textId="5FD9E485" w:rsidR="00F300E3" w:rsidRPr="000C2AAC" w:rsidRDefault="00F300E3" w:rsidP="00AC4ACB">
            <w:pPr>
              <w:rPr>
                <w:rFonts w:asciiTheme="minorBidi" w:hAnsiTheme="minorBidi"/>
              </w:rPr>
            </w:pPr>
            <w:r w:rsidRPr="006F17C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6F17C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C122349" w14:textId="7E674FCD" w:rsidR="00F300E3" w:rsidRPr="000C2AAC" w:rsidRDefault="00F300E3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EE081F5" w14:textId="5C6D55B8" w:rsidR="00F300E3" w:rsidRPr="000C2AAC" w:rsidRDefault="00F300E3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5E6770F" w14:textId="697E638F" w:rsidR="00F300E3" w:rsidRPr="000C2AAC" w:rsidRDefault="00F300E3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3572593C" w14:textId="30BE5E7C" w:rsidR="00F300E3" w:rsidRPr="000C2AAC" w:rsidRDefault="00F300E3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300E3" w:rsidRPr="000C2AAC" w14:paraId="478286D7" w14:textId="77777777" w:rsidTr="00F300E3">
        <w:tc>
          <w:tcPr>
            <w:tcW w:w="675" w:type="dxa"/>
            <w:vAlign w:val="center"/>
          </w:tcPr>
          <w:p w14:paraId="141EB78C" w14:textId="77777777" w:rsidR="00F300E3" w:rsidRPr="000C2AAC" w:rsidRDefault="00F300E3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9742BE1" w14:textId="77777777" w:rsidR="00F300E3" w:rsidRPr="000C2AAC" w:rsidRDefault="00F300E3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2.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.6)</w:t>
            </w:r>
          </w:p>
        </w:tc>
        <w:tc>
          <w:tcPr>
            <w:tcW w:w="1417" w:type="dxa"/>
          </w:tcPr>
          <w:p w14:paraId="78C45584" w14:textId="0EF99D5F" w:rsidR="00F300E3" w:rsidRPr="000C2AAC" w:rsidRDefault="00F300E3" w:rsidP="00AC4ACB">
            <w:pPr>
              <w:rPr>
                <w:rFonts w:asciiTheme="minorBidi" w:hAnsiTheme="minorBidi"/>
              </w:rPr>
            </w:pPr>
            <w:r w:rsidRPr="006F17C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6F17C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1F118FAF" w14:textId="77777777" w:rsidR="00F300E3" w:rsidRPr="000C2AAC" w:rsidRDefault="00F300E3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FC1E13F" w14:textId="77777777" w:rsidR="00F300E3" w:rsidRPr="000C2AAC" w:rsidRDefault="00F300E3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BEB2253" w14:textId="77777777" w:rsidR="00F300E3" w:rsidRPr="000C2AAC" w:rsidRDefault="00F300E3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1690AE7C" w14:textId="77777777" w:rsidR="00F300E3" w:rsidRPr="000C2AAC" w:rsidRDefault="00F300E3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8BB0A42" w14:textId="77777777" w:rsidTr="00F300E3">
        <w:tc>
          <w:tcPr>
            <w:tcW w:w="675" w:type="dxa"/>
            <w:vAlign w:val="center"/>
          </w:tcPr>
          <w:p w14:paraId="757BBDF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734BBF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ดูรายละเอียดในหมายเหตุ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2D1B2A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0642E6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4F8081A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FFB947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623" w:type="dxa"/>
          </w:tcPr>
          <w:p w14:paraId="417BE2DD" w14:textId="1916F744" w:rsidR="00AC4ACB" w:rsidRPr="000C2AAC" w:rsidRDefault="00AC4ACB" w:rsidP="00F300E3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สำเนาทะเบียนบ้านของผู้ขออนุญาตและสำเนาบัตรประจำตัวประชาชน ในกรณีผู้ขออนุญาตเป็นคนต่างด้าว ให้ยื่นสำเนาหนังสืออนุญาตให้ทำงานในประเทศ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(work permit)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ซึ่งออกให้โดยกระทรวงแรงงานหรือผู้ว่าราชการจังหวัด และสำเนา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หนังสือเดินทาง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(passport)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3.2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สำเนาใบทะเบียนพาณิชย์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3.3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สำเนาหนังสือรับรองการจดทะเบียนนิติบุคคลที่แจ้งวัตถุประสงค์ และผู้มีอำนาจลงชื่อแทนนิติบุคคลผู้ขออนุญาต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3.4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สำเนาหนังสือรับรองสัญชาติของนิติบุคคลจากกระทรวงพาณิชย์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บัญชีรายชื่อผู้ถือหุ้น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เฉพาะนิติบุคคลที่เป็นบริษัท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)(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ในกรณีที่ผู้ขออนุญาตเป็นนิติบุคคลต่างด้าว ต้องยื่นหนังสือรับรองการประกอบธุรกิจนิติบุคคลต่างด้าวจากกระทรวงพาณิชย์ว่าไม่ขัดพระราชบัญญัติการประกอบธุรกิจคนต่างด้าว 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2542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ตามประเภท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ธุรกิจอาหารที่ขออนุญาต จำนวน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ฉบับ หรือบัตรส่งเสริมการลงทุนตามประเภทธุรกิจอาหารที่ได้รับการส่งเสริมการลงทุนผลิตเพื่อจำหน่ายจากสำนักงานคณะกรรมการส่งเสริมการลงทุ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บีโอไอ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3.5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สำเนาทะเบียนบ้านของสถานที่นำเข้าและสถานที่เก็บอาหาร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BEF115A" w14:textId="77777777" w:rsidTr="00F300E3">
        <w:tc>
          <w:tcPr>
            <w:tcW w:w="675" w:type="dxa"/>
            <w:vAlign w:val="center"/>
          </w:tcPr>
          <w:p w14:paraId="4A8554E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815F9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ดูรายละเอียดในหมายเหตุ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7E10B0E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6160A52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3ACAB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23846E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623" w:type="dxa"/>
          </w:tcPr>
          <w:p w14:paraId="64055732" w14:textId="31F2A567" w:rsidR="00AC4ACB" w:rsidRPr="000C2AAC" w:rsidRDefault="00AC4ACB" w:rsidP="00184C1F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3.6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หรือสำเนาสัญญาเช่าสถานที่นำเข้าและสถานที่เก็บอาหาร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3.7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แผนผังที่ถูกต้องตามมาตราส่วน ดังนี้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ระบุชื่อและที่ตั้งทุกแผ่น</w:t>
            </w:r>
            <w:r w:rsidR="00184C1F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3.7.1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แผนที่สังเขปแสดงที่ตั้งของสถานที่นำเข้าฯ สถานที่เก็บอาหาร และสิ่งปลูกสร้างบริเวณใกล้เคียง เพื่อพิจารณาความเหมาะสมที่จะใช้เป็นสถานที่จัดเก็บอาหารที่ขออนุญาตนำเข้าและเป็น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ข้อมูลในการตรวจติดตาม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3.7.2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แผนผังภายในของสถานที่เก็บอาหาร ให้แสดงรายละเอียด 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แผนผังแสดงตำแหน่งพร้อมประโยชน์ใช้สอยของอาคารต่าง ๆ ในบริเวณที่ตั้งของสถานที่เก็บอาหารและบริเวณข้างเคียง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แปลนพื้นแสดงบริเวณของห้องเก็บอาหาร พร้อมประโยชน์ใช้สอยของห้องหรือบริเวณต่าง ๆ ในชั้นของอาคารที่ใช้เก็บอาหาร โดยระบุมาตราส่วนของแปลนพื้นที่ถูกต้องพร้อมแสดงทิศทางเดินผ่านเข้า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ออกแต่ละห้องในแบบแปลนด้วย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การจัดห้องหรือบริเวณที่เก็บอาหาร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ให้แสดงการจัดแยกเก็บอาหารแต่ละชนิดเป็นสัดส่วน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ให้แสดงระบบการถ่ายเทอากาศ ระบบแสงสว่าง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ให้แสดงอุปกรณ์ที่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ใช้ในการเก็บและรักษาคุณภาพของอาหารให้คงสภาพตามความจำเป็น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)</w:t>
            </w:r>
          </w:p>
        </w:tc>
      </w:tr>
      <w:tr w:rsidR="00AC4ACB" w:rsidRPr="000C2AAC" w14:paraId="61AAFC3F" w14:textId="77777777" w:rsidTr="00F300E3">
        <w:tc>
          <w:tcPr>
            <w:tcW w:w="675" w:type="dxa"/>
            <w:vAlign w:val="center"/>
          </w:tcPr>
          <w:p w14:paraId="5D796AA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15FD9B6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หนังสือแสดงว่าเป็นผู้ได้รับมอบหมายให้ดำเนินกิจการของนิติบุคคลผู้ขออนุญาต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3D3EA4B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2742D1F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97D820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EF291E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6AD3FD5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อาจต้องประทับตราสำคัญของบริษัทด้วยในกรณีที่ระบุไว้ในหนังสือรับรองการจดทะเบียน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B2BE80E" w14:textId="77777777" w:rsidTr="00F300E3">
        <w:tc>
          <w:tcPr>
            <w:tcW w:w="675" w:type="dxa"/>
            <w:vAlign w:val="center"/>
          </w:tcPr>
          <w:p w14:paraId="779BF0A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46C02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5.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2EA895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146C23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396883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0F4C4D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192FD5D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0AB44A0" w14:textId="77777777" w:rsidTr="00F300E3">
        <w:tc>
          <w:tcPr>
            <w:tcW w:w="675" w:type="dxa"/>
            <w:vAlign w:val="center"/>
          </w:tcPr>
          <w:p w14:paraId="3E72557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344F9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6.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คำรับรองประกอบการขออนุญาตนำหรือสั่งอาหารเข้ามาในราชอาณาจักร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เฉพาะกรณีที่ไม่มีการตรวจสถานที่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4837374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094F720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7D595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7E1134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623" w:type="dxa"/>
          </w:tcPr>
          <w:p w14:paraId="40AE10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ดำเนินกิจการหรือกรรมการที่มีอำนาจลงนามตามหนังสือรับรองของนิติบุคคลตามเงื่อนไขเป็นผู้ลงนามในแบบคำรับรองฯ ลงนามจริงในเอกสารทั้ง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แผ่นของคำรับรองฯ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184C1F" w:rsidRPr="000C2AAC" w14:paraId="54ED2A94" w14:textId="77777777" w:rsidTr="00F300E3">
        <w:tc>
          <w:tcPr>
            <w:tcW w:w="675" w:type="dxa"/>
            <w:vAlign w:val="center"/>
          </w:tcPr>
          <w:p w14:paraId="75748FE7" w14:textId="77777777" w:rsidR="00184C1F" w:rsidRPr="000C2AAC" w:rsidRDefault="00184C1F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13C192C6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กรณีการขอเพิ่มประเภทอาหารในใบอนุญาตนำ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.6)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สำหรับสถานที่เก็บอาหารที่ไม่มีการเปลี่ยนแปลงหรือแก้ไขห้องเก็บอาหาร โดยมีบริเวณและอุปกรณ์ควบคุมการจัดเก็บอาหารให้มีคุณภาพเพียงพอกับการจัดเก็บรักษาคุณภาพอาหารทั้งหม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417" w:type="dxa"/>
          </w:tcPr>
          <w:p w14:paraId="0428612B" w14:textId="52B8FFCD" w:rsidR="00184C1F" w:rsidRPr="000C2AAC" w:rsidRDefault="00184C1F" w:rsidP="00AC4ACB">
            <w:pPr>
              <w:rPr>
                <w:rFonts w:asciiTheme="minorBidi" w:hAnsiTheme="minorBidi"/>
              </w:rPr>
            </w:pPr>
            <w:r w:rsidRPr="006F17C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  <w:r w:rsidRPr="006F17C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1C245AAE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9B7978F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33E1454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0F9EAA05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184C1F" w:rsidRPr="000C2AAC" w14:paraId="7C5F4A81" w14:textId="77777777" w:rsidTr="00F300E3">
        <w:tc>
          <w:tcPr>
            <w:tcW w:w="675" w:type="dxa"/>
            <w:vAlign w:val="center"/>
          </w:tcPr>
          <w:p w14:paraId="2987426A" w14:textId="77777777" w:rsidR="00184C1F" w:rsidRPr="000C2AAC" w:rsidRDefault="00184C1F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50B9D65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2.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คำขออนุญาตนำหรือสั่งอาหารเข้ามาในราชอาณาจักรตามแบบ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.6 </w:t>
            </w:r>
          </w:p>
        </w:tc>
        <w:tc>
          <w:tcPr>
            <w:tcW w:w="1417" w:type="dxa"/>
          </w:tcPr>
          <w:p w14:paraId="69A21111" w14:textId="1DABBEB9" w:rsidR="00184C1F" w:rsidRPr="000C2AAC" w:rsidRDefault="00184C1F" w:rsidP="00AC4ACB">
            <w:pPr>
              <w:rPr>
                <w:rFonts w:asciiTheme="minorBidi" w:hAnsiTheme="minorBidi"/>
              </w:rPr>
            </w:pPr>
            <w:r w:rsidRPr="006F17C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6F17C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0975B02A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2F3FFD2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5A9D67B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3F96198F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184C1F" w:rsidRPr="000C2AAC" w14:paraId="64A09BAC" w14:textId="77777777" w:rsidTr="00F300E3">
        <w:tc>
          <w:tcPr>
            <w:tcW w:w="675" w:type="dxa"/>
            <w:vAlign w:val="center"/>
          </w:tcPr>
          <w:p w14:paraId="6EBA229C" w14:textId="77777777" w:rsidR="00184C1F" w:rsidRPr="000C2AAC" w:rsidRDefault="00184C1F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5CE9C4D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417" w:type="dxa"/>
          </w:tcPr>
          <w:p w14:paraId="124F29E4" w14:textId="15A001CB" w:rsidR="00184C1F" w:rsidRPr="000C2AAC" w:rsidRDefault="00184C1F" w:rsidP="00AC4ACB">
            <w:pPr>
              <w:rPr>
                <w:rFonts w:asciiTheme="minorBidi" w:hAnsiTheme="minorBidi"/>
              </w:rPr>
            </w:pPr>
            <w:r w:rsidRPr="006F17C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6F17C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0206C34F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87F5902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8867B1F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4A2E1320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184C1F" w:rsidRPr="000C2AAC" w14:paraId="40F3226B" w14:textId="77777777" w:rsidTr="00F300E3">
        <w:tc>
          <w:tcPr>
            <w:tcW w:w="675" w:type="dxa"/>
            <w:vAlign w:val="center"/>
          </w:tcPr>
          <w:p w14:paraId="008108A7" w14:textId="77777777" w:rsidR="00184C1F" w:rsidRPr="000C2AAC" w:rsidRDefault="00184C1F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135A91C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เอกสารเช่นเดียวกับข้อ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และข้อ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ของกรณีการขออนุญาตนำหรือสั่งอาหารเข้ามาในราชอาณาจักร</w:t>
            </w:r>
          </w:p>
        </w:tc>
        <w:tc>
          <w:tcPr>
            <w:tcW w:w="1417" w:type="dxa"/>
          </w:tcPr>
          <w:p w14:paraId="32A58B17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3D5B060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7DBFD23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D8AEC47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75971AFC" w14:textId="77777777" w:rsidR="00184C1F" w:rsidRPr="000C2AAC" w:rsidRDefault="00184C1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6717DDF" w14:textId="77777777" w:rsidR="00184C1F" w:rsidRPr="000C2AAC" w:rsidRDefault="00184C1F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184C1F" w14:paraId="21631802" w14:textId="77777777" w:rsidTr="00090552">
        <w:tc>
          <w:tcPr>
            <w:tcW w:w="534" w:type="dxa"/>
          </w:tcPr>
          <w:p w14:paraId="55909BBE" w14:textId="396F5019" w:rsidR="00A13B6C" w:rsidRPr="00184C1F" w:rsidRDefault="00A13B6C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184C1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 w:rsidRPr="00184C1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234D04E0" w:rsidR="00A13B6C" w:rsidRPr="00184C1F" w:rsidRDefault="00A13B6C" w:rsidP="00F300E3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184C1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ใบอนุญาตนำหรือสั่งอาหารเข้ามาในราชอาณาจักร</w:t>
            </w:r>
            <w:r w:rsidR="00184C1F" w:rsidRPr="00184C1F">
              <w:rPr>
                <w:rFonts w:asciiTheme="minorBidi" w:hAnsiTheme="minorBidi"/>
                <w:sz w:val="32"/>
                <w:szCs w:val="32"/>
              </w:rPr>
              <w:t xml:space="preserve"> 15,000 </w:t>
            </w:r>
            <w:r w:rsidR="00184C1F" w:rsidRPr="00184C1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201E5AF3" w14:textId="6AD919D6" w:rsidR="00E90756" w:rsidRPr="00184C1F" w:rsidRDefault="00B509FC" w:rsidP="00184C1F">
            <w:pPr>
              <w:rPr>
                <w:rFonts w:asciiTheme="minorBidi" w:hAnsiTheme="minorBidi"/>
                <w:sz w:val="32"/>
                <w:szCs w:val="32"/>
              </w:rPr>
            </w:pPr>
            <w:r w:rsidRPr="00184C1F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184C1F" w:rsidRPr="00184C1F">
              <w:rPr>
                <w:rFonts w:asciiTheme="minorBidi" w:hAnsiTheme="minorBidi"/>
                <w:sz w:val="32"/>
                <w:szCs w:val="32"/>
              </w:rPr>
              <w:t>-</w:t>
            </w:r>
          </w:p>
        </w:tc>
      </w:tr>
      <w:tr w:rsidR="00A13B6C" w:rsidRPr="00184C1F" w14:paraId="6EB6B372" w14:textId="77777777" w:rsidTr="00090552">
        <w:tc>
          <w:tcPr>
            <w:tcW w:w="534" w:type="dxa"/>
          </w:tcPr>
          <w:p w14:paraId="4A7C39DD" w14:textId="77777777" w:rsidR="00A13B6C" w:rsidRPr="00184C1F" w:rsidRDefault="00A13B6C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184C1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 w:rsidRPr="00184C1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AC4A8B5" w14:textId="77777777" w:rsidR="00A13B6C" w:rsidRPr="00184C1F" w:rsidRDefault="00A13B6C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184C1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สำหรับคำขออนุญาต </w:t>
            </w:r>
            <w:r w:rsidRPr="00184C1F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84C1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ขอเพิ่มประเภทอาหาร</w:t>
            </w:r>
            <w:r w:rsidRPr="00184C1F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84C1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14:paraId="0588DDEE" w14:textId="22C06A86" w:rsidR="00E90756" w:rsidRPr="00184C1F" w:rsidRDefault="00B509FC" w:rsidP="00184C1F">
            <w:pPr>
              <w:rPr>
                <w:rFonts w:asciiTheme="minorBidi" w:hAnsiTheme="minorBidi"/>
                <w:sz w:val="32"/>
                <w:szCs w:val="32"/>
              </w:rPr>
            </w:pPr>
            <w:r w:rsidRPr="00184C1F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184C1F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184C1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</w:tbl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184C1F" w:rsidRPr="00FE5B1A" w14:paraId="5F34EA13" w14:textId="77777777" w:rsidTr="00184C1F">
        <w:tc>
          <w:tcPr>
            <w:tcW w:w="534" w:type="dxa"/>
          </w:tcPr>
          <w:p w14:paraId="1A79494E" w14:textId="77777777" w:rsidR="00184C1F" w:rsidRPr="00184C1F" w:rsidRDefault="00184C1F" w:rsidP="00184C1F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184C1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184C1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9FDF88C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184C1F" w:rsidRPr="00FE5B1A" w14:paraId="133BBC01" w14:textId="77777777" w:rsidTr="00184C1F">
        <w:tc>
          <w:tcPr>
            <w:tcW w:w="534" w:type="dxa"/>
          </w:tcPr>
          <w:p w14:paraId="0C04C53B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</w:tcPr>
          <w:p w14:paraId="2E0F123F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184C1F" w:rsidRPr="00FE5B1A" w14:paraId="40B08BA4" w14:textId="77777777" w:rsidTr="00184C1F">
        <w:tc>
          <w:tcPr>
            <w:tcW w:w="534" w:type="dxa"/>
          </w:tcPr>
          <w:p w14:paraId="4DDD64FE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</w:tcPr>
          <w:p w14:paraId="41785065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3FB110A7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06D8A7F8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184C1F" w:rsidRPr="00FE5B1A" w14:paraId="62B25355" w14:textId="77777777" w:rsidTr="00184C1F">
        <w:tc>
          <w:tcPr>
            <w:tcW w:w="534" w:type="dxa"/>
          </w:tcPr>
          <w:p w14:paraId="4FE9F568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</w:tcPr>
          <w:p w14:paraId="5D788706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73E0CEC3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12690A06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184C1F" w:rsidRPr="00FE5B1A" w14:paraId="1FEEA608" w14:textId="77777777" w:rsidTr="00184C1F">
        <w:tc>
          <w:tcPr>
            <w:tcW w:w="534" w:type="dxa"/>
          </w:tcPr>
          <w:p w14:paraId="6E33C4D5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313213B" w14:textId="77777777" w:rsidR="00184C1F" w:rsidRPr="00FE5B1A" w:rsidRDefault="00184C1F" w:rsidP="00F4142A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FE5B1A">
              <w:rPr>
                <w:rFonts w:asciiTheme="minorBidi" w:hAnsiTheme="minorBidi"/>
                <w:sz w:val="32"/>
                <w:szCs w:val="32"/>
              </w:rPr>
              <w:br/>
            </w:r>
            <w:r w:rsidRPr="00FE5B1A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FE5B1A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0D913BBB" w:rsidR="00F064C0" w:rsidRPr="000C2AAC" w:rsidRDefault="00F064C0" w:rsidP="00184C1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.6</w:t>
            </w:r>
          </w:p>
        </w:tc>
      </w:tr>
      <w:tr w:rsidR="00F064C0" w:rsidRPr="000C2AAC" w14:paraId="39DA913B" w14:textId="77777777" w:rsidTr="00C1539D">
        <w:tc>
          <w:tcPr>
            <w:tcW w:w="675" w:type="dxa"/>
          </w:tcPr>
          <w:p w14:paraId="4A6F3618" w14:textId="77777777" w:rsidR="00F064C0" w:rsidRPr="000C2AAC" w:rsidRDefault="00F064C0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77B222B" w14:textId="17AD20EB" w:rsidR="00F064C0" w:rsidRPr="000C2AAC" w:rsidRDefault="00F064C0" w:rsidP="00184C1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ตัวอย่างหนังสือแสดงว่าเป็นผู้ได้รับมอบหมายให้ดำเนินกิจการของนิติบุคคลผู้ขออนุญาต</w:t>
            </w:r>
          </w:p>
        </w:tc>
      </w:tr>
      <w:tr w:rsidR="00F064C0" w:rsidRPr="000C2AAC" w14:paraId="367C1029" w14:textId="77777777" w:rsidTr="00C1539D">
        <w:tc>
          <w:tcPr>
            <w:tcW w:w="675" w:type="dxa"/>
          </w:tcPr>
          <w:p w14:paraId="11025476" w14:textId="77777777" w:rsidR="00F064C0" w:rsidRPr="000C2AAC" w:rsidRDefault="00F064C0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16EE60C" w14:textId="67D4A2BF" w:rsidR="00F064C0" w:rsidRPr="000C2AAC" w:rsidRDefault="00F064C0" w:rsidP="00184C1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ตัวอย่างหนังสือมอบอำนาจทั่วไป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27086711" w14:textId="77777777" w:rsidTr="00C1539D">
        <w:tc>
          <w:tcPr>
            <w:tcW w:w="675" w:type="dxa"/>
          </w:tcPr>
          <w:p w14:paraId="5084B867" w14:textId="77777777" w:rsidR="00F064C0" w:rsidRPr="000C2AAC" w:rsidRDefault="00F064C0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0EA33A83" w14:textId="63746F3F" w:rsidR="00F064C0" w:rsidRPr="000C2AAC" w:rsidRDefault="00F064C0" w:rsidP="00184C1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ตัวอย่างแผนที่แสดงที่ตั้งและแผนผังสถานที่นำเข้าและสถานที่เก็บอาหาร</w:t>
            </w:r>
          </w:p>
        </w:tc>
      </w:tr>
      <w:tr w:rsidR="00F064C0" w:rsidRPr="000C2AAC" w14:paraId="68DF86EE" w14:textId="77777777" w:rsidTr="00C1539D">
        <w:tc>
          <w:tcPr>
            <w:tcW w:w="675" w:type="dxa"/>
          </w:tcPr>
          <w:p w14:paraId="0866C8DA" w14:textId="77777777" w:rsidR="00F064C0" w:rsidRPr="000C2AAC" w:rsidRDefault="00F064C0" w:rsidP="00F300E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A340638" w14:textId="04DCB961" w:rsidR="00F064C0" w:rsidRPr="000C2AAC" w:rsidRDefault="00F064C0" w:rsidP="00184C1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แบบคำรับรองประกอบการขออนุญาตนำหรือสั่งอาหาร</w:t>
            </w:r>
          </w:p>
        </w:tc>
      </w:tr>
    </w:tbl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4611B523" w14:textId="209D5583" w:rsidR="00D51311" w:rsidRPr="000C2AAC" w:rsidRDefault="0064558D" w:rsidP="00184C1F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ระยะเวลาดำเนินการรวม </w:t>
      </w:r>
      <w:r w:rsidR="00184C1F">
        <w:rPr>
          <w:rFonts w:asciiTheme="minorBidi" w:hAnsiTheme="minorBidi"/>
          <w:noProof/>
          <w:sz w:val="32"/>
          <w:szCs w:val="32"/>
          <w:lang w:bidi="th-TH"/>
        </w:rPr>
        <w:t>8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วันทำการโดยเริ่มนับระยะเวลาตั้งแต่ได้รับเอกสารที่ครบถ้วน จนถึง ลงนามอนุญาตโดยผู้มีอำนาจ ไม่นับระยะเวลาการแก้ไขเอกสารให้สมบูรณ์หรือการชี้แจงข้อมูลของผู้ประกอบการ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สำเนาเอกสารได้</w:t>
      </w:r>
      <w:bookmarkStart w:id="0" w:name="_GoBack"/>
      <w:bookmarkEnd w:id="0"/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0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26DFD" w14:textId="77777777" w:rsidR="00512B0B" w:rsidRDefault="00512B0B" w:rsidP="00C81DB8">
      <w:pPr>
        <w:spacing w:after="0" w:line="240" w:lineRule="auto"/>
      </w:pPr>
      <w:r>
        <w:separator/>
      </w:r>
    </w:p>
  </w:endnote>
  <w:endnote w:type="continuationSeparator" w:id="0">
    <w:p w14:paraId="40EF8632" w14:textId="77777777" w:rsidR="00512B0B" w:rsidRDefault="00512B0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38761" w14:textId="77777777" w:rsidR="00512B0B" w:rsidRDefault="00512B0B" w:rsidP="00C81DB8">
      <w:pPr>
        <w:spacing w:after="0" w:line="240" w:lineRule="auto"/>
      </w:pPr>
      <w:r>
        <w:separator/>
      </w:r>
    </w:p>
  </w:footnote>
  <w:footnote w:type="continuationSeparator" w:id="0">
    <w:p w14:paraId="1772B638" w14:textId="77777777" w:rsidR="00512B0B" w:rsidRDefault="00512B0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Content>
      <w:p w14:paraId="6E8D6F6D" w14:textId="77777777" w:rsidR="00F300E3" w:rsidRDefault="00F300E3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4C1F">
          <w:rPr>
            <w:noProof/>
          </w:rPr>
          <w:t>12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84C1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C364C1B" w14:textId="77777777" w:rsidR="00F300E3" w:rsidRDefault="00F300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84C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E3116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12B0B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300E3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17ED9-0044-4BA1-9140-D37FDB1B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12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2015-07-07T15:48:00Z</dcterms:created>
  <dcterms:modified xsi:type="dcterms:W3CDTF">2015-07-07T15:48:00Z</dcterms:modified>
</cp:coreProperties>
</file>